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B6" w:rsidRPr="009F0688" w:rsidRDefault="006806B6" w:rsidP="00F72680">
      <w:pPr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F0688">
        <w:rPr>
          <w:rFonts w:ascii="Times New Roman" w:hAnsi="Times New Roman" w:cs="Times New Roman"/>
          <w:sz w:val="24"/>
          <w:szCs w:val="24"/>
        </w:rPr>
        <w:t>«СОГЛАСОВАНО»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«УТВЕРЖДАЮ»</w:t>
      </w:r>
    </w:p>
    <w:p w:rsidR="006806B6" w:rsidRPr="009F0688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Руководитель исполнительно-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Руководитель образовательного</w:t>
      </w:r>
    </w:p>
    <w:p w:rsidR="006806B6" w:rsidRPr="009F0688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распорядительного органа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учреждения</w:t>
      </w:r>
    </w:p>
    <w:p w:rsidR="006806B6" w:rsidRPr="009F0688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6806B6" w:rsidRPr="009F0688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«___»_________________ 2013г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«_____»________________2013г</w:t>
      </w:r>
    </w:p>
    <w:p w:rsidR="006806B6" w:rsidRPr="009F0688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_____________     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        </w:t>
      </w:r>
      <w:r w:rsidRPr="009B2DA4">
        <w:rPr>
          <w:rFonts w:ascii="Times New Roman" w:hAnsi="Times New Roman" w:cs="Times New Roman"/>
          <w:sz w:val="24"/>
          <w:szCs w:val="24"/>
          <w:u w:val="single"/>
        </w:rPr>
        <w:t>Л.В.Пронина</w:t>
      </w:r>
    </w:p>
    <w:p w:rsidR="006806B6" w:rsidRPr="00DD314D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 w:rsidRPr="00DD314D">
        <w:rPr>
          <w:rFonts w:ascii="Times New Roman" w:hAnsi="Times New Roman" w:cs="Times New Roman"/>
          <w:sz w:val="20"/>
          <w:szCs w:val="20"/>
        </w:rPr>
        <w:t xml:space="preserve">   (подпись)                        (ФИО)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DD314D">
        <w:rPr>
          <w:rFonts w:ascii="Times New Roman" w:hAnsi="Times New Roman" w:cs="Times New Roman"/>
          <w:sz w:val="20"/>
          <w:szCs w:val="20"/>
        </w:rPr>
        <w:t xml:space="preserve">  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DD314D">
        <w:rPr>
          <w:rFonts w:ascii="Times New Roman" w:hAnsi="Times New Roman" w:cs="Times New Roman"/>
          <w:sz w:val="20"/>
          <w:szCs w:val="20"/>
        </w:rPr>
        <w:t xml:space="preserve">   (ФИО)            </w:t>
      </w:r>
    </w:p>
    <w:p w:rsidR="006806B6" w:rsidRPr="00DD314D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9F0688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6806B6" w:rsidRDefault="006806B6" w:rsidP="00F72680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Pr="009F0688" w:rsidRDefault="006806B6" w:rsidP="009F0688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территориального</w:t>
      </w:r>
    </w:p>
    <w:p w:rsidR="006806B6" w:rsidRPr="009F0688" w:rsidRDefault="006806B6" w:rsidP="009F0688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подразделения Государственной </w:t>
      </w:r>
    </w:p>
    <w:p w:rsidR="006806B6" w:rsidRDefault="006806B6" w:rsidP="009F0688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инспекции безопасности</w:t>
      </w:r>
    </w:p>
    <w:p w:rsidR="006806B6" w:rsidRPr="009F0688" w:rsidRDefault="006806B6" w:rsidP="009F0688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дорожного движения</w:t>
      </w:r>
    </w:p>
    <w:p w:rsidR="006806B6" w:rsidRPr="009F0688" w:rsidRDefault="006806B6" w:rsidP="009F0688">
      <w:pPr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«___»_________________ 2013г</w:t>
      </w:r>
    </w:p>
    <w:p w:rsidR="006806B6" w:rsidRPr="009F0688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F0688">
        <w:rPr>
          <w:rFonts w:ascii="Times New Roman" w:hAnsi="Times New Roman" w:cs="Times New Roman"/>
          <w:sz w:val="24"/>
          <w:szCs w:val="24"/>
        </w:rPr>
        <w:t>_____________     _____________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 w:rsidRPr="00DD314D">
        <w:rPr>
          <w:rFonts w:ascii="Times New Roman" w:hAnsi="Times New Roman" w:cs="Times New Roman"/>
          <w:sz w:val="20"/>
          <w:szCs w:val="20"/>
        </w:rPr>
        <w:t xml:space="preserve">   (подпись)                        (ФИО)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DD3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D314D">
        <w:rPr>
          <w:rFonts w:ascii="Times New Roman" w:hAnsi="Times New Roman" w:cs="Times New Roman"/>
          <w:sz w:val="24"/>
          <w:szCs w:val="24"/>
        </w:rPr>
        <w:t xml:space="preserve">   ПАСПОРТ</w:t>
      </w:r>
    </w:p>
    <w:p w:rsidR="006806B6" w:rsidRPr="00DD314D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дорожной безопасности образовательного учреждения, расположенного на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территории автономного округа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Муниципальное бюджетное общеобразовательное учреждение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«Средняя общеобразовательная школа №4»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г.Югорск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Pr="009A09CA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9A09C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Общие сведения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Pr="002415FA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415FA">
        <w:rPr>
          <w:rFonts w:ascii="Times New Roman" w:hAnsi="Times New Roman" w:cs="Times New Roman"/>
          <w:sz w:val="24"/>
          <w:szCs w:val="24"/>
          <w:u w:val="single"/>
        </w:rPr>
        <w:t>Муниципальное бюджетное общеобразовательное учреждение</w:t>
      </w:r>
    </w:p>
    <w:p w:rsidR="006806B6" w:rsidRPr="002415FA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415FA">
        <w:rPr>
          <w:rFonts w:ascii="Times New Roman" w:hAnsi="Times New Roman" w:cs="Times New Roman"/>
          <w:sz w:val="24"/>
          <w:szCs w:val="24"/>
          <w:u w:val="single"/>
        </w:rPr>
        <w:t>«Средняя общеобразовательная школа №4»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2415FA">
        <w:rPr>
          <w:rFonts w:ascii="Times New Roman" w:hAnsi="Times New Roman" w:cs="Times New Roman"/>
          <w:sz w:val="24"/>
          <w:szCs w:val="24"/>
        </w:rPr>
        <w:t xml:space="preserve">     Тип</w:t>
      </w:r>
      <w:r>
        <w:rPr>
          <w:rFonts w:ascii="Times New Roman" w:hAnsi="Times New Roman" w:cs="Times New Roman"/>
          <w:sz w:val="24"/>
          <w:szCs w:val="24"/>
        </w:rPr>
        <w:t xml:space="preserve"> ОУ 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общеобразовательная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   Юридический адрес ОУ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628264 Тюменская область, ХМАО – Югра, мкр.Югорск-2 , д.39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  Фактический адрес ОУ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628264 Тюменская область, ХМАО – Югра, мкр.Югорск-2 , д.39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 Руководители образовательного учреждения: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Директор                                    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Пронина Людмила Владимировна           2-94-20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Pr="009A09CA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Заместитель директора по</w:t>
      </w:r>
    </w:p>
    <w:p w:rsidR="006806B6" w:rsidRPr="009A09CA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учеб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A09CA">
        <w:rPr>
          <w:rFonts w:ascii="Times New Roman" w:hAnsi="Times New Roman" w:cs="Times New Roman"/>
          <w:sz w:val="24"/>
          <w:szCs w:val="24"/>
        </w:rPr>
        <w:t>ой работе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Аксёнова Елена Евгеньевна                      2-94-20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Заместитель директора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воспитательной работе                </w:t>
      </w:r>
      <w:r w:rsidRPr="009A09CA">
        <w:rPr>
          <w:rFonts w:ascii="Times New Roman" w:hAnsi="Times New Roman" w:cs="Times New Roman"/>
          <w:sz w:val="24"/>
          <w:szCs w:val="24"/>
          <w:u w:val="single"/>
        </w:rPr>
        <w:t>Туманова Галина Алексеевна                   2-94-20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Pr="009A09CA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9A09CA">
        <w:rPr>
          <w:rFonts w:ascii="Times New Roman" w:hAnsi="Times New Roman" w:cs="Times New Roman"/>
          <w:sz w:val="24"/>
          <w:szCs w:val="24"/>
        </w:rPr>
        <w:t xml:space="preserve">  Ответственные работники</w:t>
      </w:r>
    </w:p>
    <w:p w:rsidR="006806B6" w:rsidRPr="009A09CA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м</w:t>
      </w:r>
      <w:r w:rsidRPr="009A09CA">
        <w:rPr>
          <w:rFonts w:ascii="Times New Roman" w:hAnsi="Times New Roman" w:cs="Times New Roman"/>
          <w:sz w:val="24"/>
          <w:szCs w:val="24"/>
        </w:rPr>
        <w:t>униципального органа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A09CA">
        <w:rPr>
          <w:rFonts w:ascii="Times New Roman" w:hAnsi="Times New Roman" w:cs="Times New Roman"/>
          <w:sz w:val="24"/>
          <w:szCs w:val="24"/>
        </w:rPr>
        <w:t>образования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_____Ведущий специалист УО_____________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CE6BC8">
        <w:rPr>
          <w:rFonts w:ascii="Times New Roman" w:hAnsi="Times New Roman" w:cs="Times New Roman"/>
          <w:sz w:val="20"/>
          <w:szCs w:val="20"/>
        </w:rPr>
        <w:t>(должность)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_________Королёв В.В_________________________________________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(ФИО)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____________7-48-67______________________________________</w:t>
      </w:r>
    </w:p>
    <w:p w:rsidR="006806B6" w:rsidRPr="00CE6BC8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(телефон)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Ответственные от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Госавтоинспекции             __инспектор БДД ОГИБДД__________________________                                          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CE6BC8">
        <w:rPr>
          <w:rFonts w:ascii="Times New Roman" w:hAnsi="Times New Roman" w:cs="Times New Roman"/>
          <w:sz w:val="20"/>
          <w:szCs w:val="20"/>
        </w:rPr>
        <w:t>(должность)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_____Садюков А.Н._____________________________________________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(ФИО)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_______77884,77702, 74996___________________________________________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(телефон)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074AC6">
        <w:rPr>
          <w:rFonts w:ascii="Times New Roman" w:hAnsi="Times New Roman" w:cs="Times New Roman"/>
          <w:sz w:val="24"/>
          <w:szCs w:val="24"/>
        </w:rPr>
        <w:t>Ответственные работники</w:t>
      </w:r>
      <w:r>
        <w:rPr>
          <w:rFonts w:ascii="Times New Roman" w:hAnsi="Times New Roman" w:cs="Times New Roman"/>
          <w:sz w:val="24"/>
          <w:szCs w:val="24"/>
        </w:rPr>
        <w:t xml:space="preserve"> ОУ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мероприятия по профилактике</w:t>
      </w:r>
    </w:p>
    <w:p w:rsidR="006806B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детского травматизма                     </w:t>
      </w:r>
      <w:r w:rsidRPr="00074AC6">
        <w:rPr>
          <w:rFonts w:ascii="Times New Roman" w:hAnsi="Times New Roman" w:cs="Times New Roman"/>
          <w:sz w:val="24"/>
          <w:szCs w:val="24"/>
          <w:u w:val="single"/>
        </w:rPr>
        <w:t>инженер по охране труда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4AC6">
        <w:rPr>
          <w:rFonts w:ascii="Times New Roman" w:hAnsi="Times New Roman" w:cs="Times New Roman"/>
          <w:sz w:val="24"/>
          <w:szCs w:val="24"/>
          <w:u w:val="single"/>
        </w:rPr>
        <w:t>Малий Светлана Станиславовна</w:t>
      </w:r>
    </w:p>
    <w:p w:rsidR="006806B6" w:rsidRPr="00074AC6" w:rsidRDefault="006806B6" w:rsidP="00CE6BC8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074A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074AC6">
        <w:rPr>
          <w:rFonts w:ascii="Times New Roman" w:hAnsi="Times New Roman" w:cs="Times New Roman"/>
          <w:sz w:val="24"/>
          <w:szCs w:val="24"/>
          <w:u w:val="single"/>
        </w:rPr>
        <w:t>2-94-20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или ответственный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дорожно-эксплуатационной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осуществляющей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улично-дорожной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сети.                          _____Третьяков  Андрей Васильевич____________________________   ____________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 w:rsidRPr="00F61003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F61003">
        <w:rPr>
          <w:rFonts w:ascii="Times New Roman" w:hAnsi="Times New Roman" w:cs="Times New Roman"/>
          <w:sz w:val="20"/>
          <w:szCs w:val="20"/>
        </w:rPr>
        <w:t xml:space="preserve">(ФИО)                          </w:t>
      </w:r>
      <w:r>
        <w:rPr>
          <w:rFonts w:ascii="Times New Roman" w:hAnsi="Times New Roman" w:cs="Times New Roman"/>
          <w:sz w:val="20"/>
          <w:szCs w:val="20"/>
        </w:rPr>
        <w:t>83452608282</w:t>
      </w:r>
      <w:r w:rsidRPr="00F61003">
        <w:rPr>
          <w:rFonts w:ascii="Times New Roman" w:hAnsi="Times New Roman" w:cs="Times New Roman"/>
          <w:sz w:val="20"/>
          <w:szCs w:val="20"/>
        </w:rPr>
        <w:t xml:space="preserve">                 (телефон)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A3911">
        <w:rPr>
          <w:rFonts w:ascii="Times New Roman" w:hAnsi="Times New Roman" w:cs="Times New Roman"/>
          <w:sz w:val="24"/>
          <w:szCs w:val="24"/>
        </w:rPr>
        <w:t>Руководитель или ответственный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 дорожно-эксплуатационной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осуществляющей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технических средств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 дорожного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движения.                                                    ____</w:t>
      </w:r>
      <w:r w:rsidRPr="009343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Третьяков  Андрей Васильевич _____________________________  ____________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Pr="00AA3911">
        <w:rPr>
          <w:rFonts w:ascii="Times New Roman" w:hAnsi="Times New Roman" w:cs="Times New Roman"/>
          <w:sz w:val="20"/>
          <w:szCs w:val="20"/>
        </w:rPr>
        <w:t xml:space="preserve">(ФИО)                     </w:t>
      </w:r>
      <w:r w:rsidRPr="00F61003">
        <w:rPr>
          <w:rFonts w:ascii="Times New Roman" w:hAnsi="Times New Roman" w:cs="Times New Roman"/>
          <w:sz w:val="20"/>
          <w:szCs w:val="20"/>
        </w:rPr>
        <w:t xml:space="preserve">)                          </w:t>
      </w:r>
      <w:r>
        <w:rPr>
          <w:rFonts w:ascii="Times New Roman" w:hAnsi="Times New Roman" w:cs="Times New Roman"/>
          <w:sz w:val="20"/>
          <w:szCs w:val="20"/>
        </w:rPr>
        <w:t>83452608282</w:t>
      </w:r>
      <w:r w:rsidRPr="00F61003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AA3911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AA3911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0"/>
          <w:szCs w:val="20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3911">
        <w:rPr>
          <w:rFonts w:ascii="Times New Roman" w:hAnsi="Times New Roman" w:cs="Times New Roman"/>
          <w:sz w:val="24"/>
          <w:szCs w:val="24"/>
        </w:rPr>
        <w:t>Количество обучающихся по состоянию на конец 2012-2013 учебного года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A3911">
        <w:rPr>
          <w:rFonts w:ascii="Times New Roman" w:hAnsi="Times New Roman" w:cs="Times New Roman"/>
          <w:sz w:val="24"/>
          <w:szCs w:val="24"/>
          <w:u w:val="single"/>
        </w:rPr>
        <w:t>140 человек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Pr="00AA43D1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3911">
        <w:rPr>
          <w:rFonts w:ascii="Times New Roman" w:hAnsi="Times New Roman" w:cs="Times New Roman"/>
          <w:sz w:val="24"/>
          <w:szCs w:val="24"/>
        </w:rPr>
        <w:t>Наличие уголка по БДД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A43D1">
        <w:rPr>
          <w:rFonts w:ascii="Times New Roman" w:hAnsi="Times New Roman" w:cs="Times New Roman"/>
          <w:sz w:val="24"/>
          <w:szCs w:val="24"/>
          <w:u w:val="single"/>
        </w:rPr>
        <w:t>2 шт. – рекреация 1 – й этаж</w:t>
      </w:r>
    </w:p>
    <w:p w:rsidR="006806B6" w:rsidRPr="00AA43D1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A43D1">
        <w:rPr>
          <w:rFonts w:ascii="Times New Roman" w:hAnsi="Times New Roman" w:cs="Times New Roman"/>
          <w:sz w:val="24"/>
          <w:szCs w:val="24"/>
          <w:u w:val="single"/>
        </w:rPr>
        <w:t>1 шт. – рекреация 2 – й этаж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43D1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43D1">
        <w:rPr>
          <w:rFonts w:ascii="Times New Roman" w:hAnsi="Times New Roman" w:cs="Times New Roman"/>
          <w:sz w:val="24"/>
          <w:szCs w:val="24"/>
        </w:rPr>
        <w:t>Наличие класса по БДД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u w:val="single"/>
        </w:rPr>
        <w:t>не  имеется</w:t>
      </w:r>
    </w:p>
    <w:p w:rsidR="006806B6" w:rsidRPr="00AA43D1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43D1">
        <w:rPr>
          <w:rFonts w:ascii="Times New Roman" w:hAnsi="Times New Roman" w:cs="Times New Roman"/>
          <w:sz w:val="24"/>
          <w:szCs w:val="24"/>
        </w:rPr>
        <w:t>Наличие автогородка</w:t>
      </w:r>
      <w:r>
        <w:rPr>
          <w:rFonts w:ascii="Times New Roman" w:hAnsi="Times New Roman" w:cs="Times New Roman"/>
          <w:sz w:val="24"/>
          <w:szCs w:val="24"/>
        </w:rPr>
        <w:t xml:space="preserve"> (площадки)</w:t>
      </w:r>
      <w:r w:rsidRPr="00AA43D1">
        <w:rPr>
          <w:rFonts w:ascii="Times New Roman" w:hAnsi="Times New Roman" w:cs="Times New Roman"/>
          <w:sz w:val="24"/>
          <w:szCs w:val="24"/>
        </w:rPr>
        <w:t xml:space="preserve"> по БДД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u w:val="single"/>
        </w:rPr>
        <w:t>не  имеется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AA43D1">
        <w:rPr>
          <w:rFonts w:ascii="Times New Roman" w:hAnsi="Times New Roman" w:cs="Times New Roman"/>
          <w:sz w:val="24"/>
          <w:szCs w:val="24"/>
        </w:rPr>
        <w:t xml:space="preserve">Наличие автобуса в образовательном учреждении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A43D1">
        <w:rPr>
          <w:rFonts w:ascii="Times New Roman" w:hAnsi="Times New Roman" w:cs="Times New Roman"/>
          <w:sz w:val="24"/>
          <w:szCs w:val="24"/>
          <w:u w:val="single"/>
        </w:rPr>
        <w:t>нет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имеется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AA43D1">
        <w:rPr>
          <w:rFonts w:ascii="Times New Roman" w:hAnsi="Times New Roman" w:cs="Times New Roman"/>
          <w:sz w:val="24"/>
          <w:szCs w:val="24"/>
        </w:rPr>
        <w:t>Время занятий в образовательном учреждении: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я смена:___8-00_____________ - ___13-00__________ (период)</w:t>
      </w: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внеклассные занятия: _14-00______________ - _18-00___________(период)</w:t>
      </w:r>
    </w:p>
    <w:p w:rsidR="006806B6" w:rsidRPr="00AA43D1" w:rsidRDefault="006806B6" w:rsidP="009A09CA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Телефоны оперативных служб: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Служба спасения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6806B6" w:rsidRPr="0053372C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Дежурная часть                                 </w:t>
      </w:r>
      <w:r w:rsidRPr="0053372C">
        <w:rPr>
          <w:rFonts w:ascii="Times New Roman" w:hAnsi="Times New Roman" w:cs="Times New Roman"/>
          <w:sz w:val="24"/>
          <w:szCs w:val="24"/>
          <w:u w:val="single"/>
        </w:rPr>
        <w:t>7-02-02</w:t>
      </w:r>
    </w:p>
    <w:p w:rsidR="006806B6" w:rsidRPr="0053372C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ГИБДД                                               </w:t>
      </w:r>
      <w:r w:rsidRPr="0053372C">
        <w:rPr>
          <w:rFonts w:ascii="Times New Roman" w:hAnsi="Times New Roman" w:cs="Times New Roman"/>
          <w:sz w:val="24"/>
          <w:szCs w:val="24"/>
          <w:u w:val="single"/>
        </w:rPr>
        <w:t>7-42-96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КУ «Центроспас - Югория»</w:t>
      </w:r>
    </w:p>
    <w:p w:rsidR="006806B6" w:rsidRPr="00AA3911" w:rsidRDefault="006806B6" w:rsidP="00C7767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Пожарная часть мкр.Югорск-2        </w:t>
      </w:r>
      <w:r w:rsidRPr="00DB0EA7">
        <w:rPr>
          <w:rFonts w:ascii="Times New Roman" w:hAnsi="Times New Roman" w:cs="Times New Roman"/>
          <w:sz w:val="24"/>
          <w:szCs w:val="24"/>
          <w:u w:val="single"/>
        </w:rPr>
        <w:t>2-49-69</w:t>
      </w: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4018B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663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5663C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81694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1694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6943">
        <w:rPr>
          <w:rFonts w:ascii="Times New Roman" w:hAnsi="Times New Roman" w:cs="Times New Roman"/>
          <w:b/>
          <w:bCs/>
          <w:sz w:val="24"/>
          <w:szCs w:val="24"/>
        </w:rPr>
        <w:t>План – схемы образовательного учреждения.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Район расположения образовательного учреждения, пути движения транспортных        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средств и обучающихся.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  <w:r>
        <w:object w:dxaOrig="15450" w:dyaOrig="16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5pt;height:500.25pt" o:ole="">
            <v:imagedata r:id="rId4" o:title=""/>
          </v:shape>
          <o:OLEObject Type="Embed" ProgID="Msxml2.SAXXMLReader.5.0" ShapeID="_x0000_i1025" DrawAspect="Content" ObjectID="_1437983433" r:id="rId5"/>
        </w:object>
      </w: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lang w:val="en-US"/>
        </w:rPr>
      </w:pPr>
    </w:p>
    <w:p w:rsidR="006806B6" w:rsidRPr="00814CF9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5663CE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5663CE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Схема организации дорожного движения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в непосредственной близости от образовательного учреждения с размещением соответствующих технических средств организации дорожного движения, маршрутов  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движения обучающихся и расположения парковочных мест.</w:t>
      </w:r>
    </w:p>
    <w:p w:rsidR="006806B6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8C613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C61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Технических средств организации дорожного движения на территорий Югорск-2 нет</w:t>
      </w:r>
    </w:p>
    <w:p w:rsidR="006806B6" w:rsidRPr="00277610" w:rsidRDefault="006806B6" w:rsidP="008C613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06B6" w:rsidRPr="00277610" w:rsidRDefault="006806B6" w:rsidP="008C613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06B6" w:rsidRPr="00277610" w:rsidRDefault="006806B6" w:rsidP="008C613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806B6" w:rsidRPr="00816943" w:rsidRDefault="006806B6" w:rsidP="00816943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pict>
          <v:shape id="_x0000_i1026" type="#_x0000_t75" style="width:463.5pt;height:500.25pt">
            <v:imagedata r:id="rId6" o:title=""/>
          </v:shape>
        </w:pic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7F26E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6806B6" w:rsidRPr="00277610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Сведения об организации, осуществляющей перевозку обучающихся 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специальным транспортным средством.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816943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177E5A">
        <w:rPr>
          <w:rFonts w:ascii="Times New Roman" w:hAnsi="Times New Roman" w:cs="Times New Roman"/>
          <w:sz w:val="24"/>
          <w:szCs w:val="24"/>
          <w:u w:val="single"/>
        </w:rPr>
        <w:t>Муниципальное казённое учреждение «Производственная группа» г.Югорск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177E5A">
        <w:rPr>
          <w:rFonts w:ascii="Times New Roman" w:hAnsi="Times New Roman" w:cs="Times New Roman"/>
          <w:sz w:val="24"/>
          <w:szCs w:val="24"/>
        </w:rPr>
        <w:t xml:space="preserve">Директор       </w:t>
      </w:r>
      <w:r w:rsidRPr="00177E5A">
        <w:rPr>
          <w:rFonts w:ascii="Times New Roman" w:hAnsi="Times New Roman" w:cs="Times New Roman"/>
          <w:sz w:val="24"/>
          <w:szCs w:val="24"/>
          <w:u w:val="single"/>
        </w:rPr>
        <w:t>Ермакова Марина Юрьевна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  <w:r w:rsidRPr="00177E5A">
        <w:rPr>
          <w:rFonts w:ascii="Times New Roman" w:hAnsi="Times New Roman" w:cs="Times New Roman"/>
          <w:sz w:val="24"/>
          <w:szCs w:val="24"/>
        </w:rPr>
        <w:t xml:space="preserve">Телефон        </w:t>
      </w:r>
      <w:r w:rsidRPr="00177E5A">
        <w:rPr>
          <w:rFonts w:ascii="Times New Roman" w:hAnsi="Times New Roman" w:cs="Times New Roman"/>
          <w:sz w:val="24"/>
          <w:szCs w:val="24"/>
          <w:u w:val="single"/>
        </w:rPr>
        <w:t>7-58-35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7F26E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77E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5663CE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277610" w:rsidRDefault="006806B6" w:rsidP="005663CE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177E5A" w:rsidRDefault="006806B6" w:rsidP="005663CE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77E5A">
        <w:rPr>
          <w:rFonts w:ascii="Times New Roman" w:hAnsi="Times New Roman" w:cs="Times New Roman"/>
          <w:b/>
          <w:bCs/>
          <w:sz w:val="24"/>
          <w:szCs w:val="24"/>
        </w:rPr>
        <w:t>План – схема пути движения транспортных средств и обучающихся</w:t>
      </w:r>
    </w:p>
    <w:p w:rsidR="006806B6" w:rsidRPr="00177E5A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 w:rsidRPr="00177E5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при проведении дорожных ремонтно-строительных работ вблизи 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</w:t>
      </w:r>
      <w:r w:rsidRPr="00177E5A">
        <w:rPr>
          <w:rFonts w:ascii="Times New Roman" w:hAnsi="Times New Roman" w:cs="Times New Roman"/>
          <w:b/>
          <w:bCs/>
          <w:sz w:val="24"/>
          <w:szCs w:val="24"/>
        </w:rPr>
        <w:t>образовательного учреждения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806B6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814CF9" w:rsidRDefault="006806B6" w:rsidP="00814C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14CF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 проведении дорожных ремонтно-строительных работ план-схема движения обучающихся не меняется</w:t>
      </w:r>
    </w:p>
    <w:p w:rsidR="006806B6" w:rsidRPr="00814CF9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814CF9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814CF9" w:rsidRDefault="006806B6" w:rsidP="00DD314D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</w:p>
    <w:p w:rsidR="006806B6" w:rsidRPr="00177E5A" w:rsidRDefault="006806B6">
      <w:pPr>
        <w:spacing w:after="0" w:line="240" w:lineRule="auto"/>
        <w:ind w:left="-426"/>
        <w:rPr>
          <w:rFonts w:ascii="Times New Roman" w:hAnsi="Times New Roman" w:cs="Times New Roman"/>
          <w:b/>
          <w:bCs/>
          <w:sz w:val="24"/>
          <w:szCs w:val="24"/>
        </w:rPr>
      </w:pPr>
      <w:r>
        <w:pict>
          <v:shape id="_x0000_i1027" type="#_x0000_t75" style="width:463.5pt;height:500.25pt">
            <v:imagedata r:id="rId7" o:title=""/>
          </v:shape>
        </w:pict>
      </w:r>
    </w:p>
    <w:sectPr w:rsidR="006806B6" w:rsidRPr="00177E5A" w:rsidSect="00F7268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680"/>
    <w:rsid w:val="00027037"/>
    <w:rsid w:val="00074AC6"/>
    <w:rsid w:val="00126A3E"/>
    <w:rsid w:val="00177E5A"/>
    <w:rsid w:val="001854EF"/>
    <w:rsid w:val="001C602D"/>
    <w:rsid w:val="001D7F8E"/>
    <w:rsid w:val="002415FA"/>
    <w:rsid w:val="00277610"/>
    <w:rsid w:val="002908C9"/>
    <w:rsid w:val="0029365F"/>
    <w:rsid w:val="003866F9"/>
    <w:rsid w:val="00405736"/>
    <w:rsid w:val="00407EED"/>
    <w:rsid w:val="0042048B"/>
    <w:rsid w:val="0053372C"/>
    <w:rsid w:val="0054018B"/>
    <w:rsid w:val="005663CE"/>
    <w:rsid w:val="0066167C"/>
    <w:rsid w:val="006806B6"/>
    <w:rsid w:val="006F43EE"/>
    <w:rsid w:val="007A180F"/>
    <w:rsid w:val="007F26EC"/>
    <w:rsid w:val="00814CF9"/>
    <w:rsid w:val="00816943"/>
    <w:rsid w:val="00820C21"/>
    <w:rsid w:val="00833E3D"/>
    <w:rsid w:val="00863C5F"/>
    <w:rsid w:val="008A1769"/>
    <w:rsid w:val="008C6130"/>
    <w:rsid w:val="00931364"/>
    <w:rsid w:val="009343CC"/>
    <w:rsid w:val="009A09CA"/>
    <w:rsid w:val="009B2DA4"/>
    <w:rsid w:val="009F0688"/>
    <w:rsid w:val="00AA3911"/>
    <w:rsid w:val="00AA43D1"/>
    <w:rsid w:val="00AC1DF2"/>
    <w:rsid w:val="00B3390A"/>
    <w:rsid w:val="00C47ABA"/>
    <w:rsid w:val="00C7767D"/>
    <w:rsid w:val="00CA11AC"/>
    <w:rsid w:val="00CE6BC8"/>
    <w:rsid w:val="00DB0EA7"/>
    <w:rsid w:val="00DD314D"/>
    <w:rsid w:val="00E063C4"/>
    <w:rsid w:val="00F56B8D"/>
    <w:rsid w:val="00F61003"/>
    <w:rsid w:val="00F72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03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2960</TotalTime>
  <Pages>7</Pages>
  <Words>1109</Words>
  <Characters>6322</Characters>
  <Application>Microsoft Office Outlook</Application>
  <DocSecurity>0</DocSecurity>
  <Lines>0</Lines>
  <Paragraphs>0</Paragraphs>
  <ScaleCrop>false</ScaleCrop>
  <Company>МБОУ СОШ №4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29</cp:revision>
  <cp:lastPrinted>2013-06-29T05:59:00Z</cp:lastPrinted>
  <dcterms:created xsi:type="dcterms:W3CDTF">2013-06-20T08:22:00Z</dcterms:created>
  <dcterms:modified xsi:type="dcterms:W3CDTF">2013-08-14T05:04:00Z</dcterms:modified>
</cp:coreProperties>
</file>